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71F5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KYNGESMYLL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5D58712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AB6074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A034B5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taking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2512D341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Basingstoke, Hampshire(q.v.),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Basingstoke.</w:t>
      </w:r>
    </w:p>
    <w:p w14:paraId="5E3F33BC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B0AC4F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CF1396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2F46DF" w14:textId="77777777" w:rsidR="004B32E6" w:rsidRDefault="004B32E6" w:rsidP="004B32E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May 2021</w:t>
      </w:r>
    </w:p>
    <w:p w14:paraId="1D64E0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9559" w14:textId="77777777" w:rsidR="004B32E6" w:rsidRDefault="004B32E6" w:rsidP="009139A6">
      <w:r>
        <w:separator/>
      </w:r>
    </w:p>
  </w:endnote>
  <w:endnote w:type="continuationSeparator" w:id="0">
    <w:p w14:paraId="44B99DD4" w14:textId="77777777" w:rsidR="004B32E6" w:rsidRDefault="004B32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60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4E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D9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E9862" w14:textId="77777777" w:rsidR="004B32E6" w:rsidRDefault="004B32E6" w:rsidP="009139A6">
      <w:r>
        <w:separator/>
      </w:r>
    </w:p>
  </w:footnote>
  <w:footnote w:type="continuationSeparator" w:id="0">
    <w:p w14:paraId="3A275700" w14:textId="77777777" w:rsidR="004B32E6" w:rsidRDefault="004B32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7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140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7F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E6"/>
    <w:rsid w:val="000666E0"/>
    <w:rsid w:val="002510B7"/>
    <w:rsid w:val="004B32E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F5B59"/>
  <w15:chartTrackingRefBased/>
  <w15:docId w15:val="{3B5A823F-68C2-4B74-8BB3-7CCC1756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3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2021-06-30T19:36:00Z</dcterms:created>
  <dcterms:modified xsi:type="dcterms:W3CDTF">2021-06-30T19:37:00Z</dcterms:modified>
</cp:coreProperties>
</file>